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733" w:rsidRPr="00D33733" w:rsidRDefault="00D33733" w:rsidP="00D3373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spacing w:val="-9"/>
          <w:kern w:val="36"/>
          <w:sz w:val="24"/>
          <w:szCs w:val="24"/>
          <w:lang w:eastAsia="pt-BR"/>
        </w:rPr>
      </w:pPr>
      <w:r w:rsidRPr="00D33733">
        <w:rPr>
          <w:rFonts w:ascii="Arial" w:eastAsia="Times New Roman" w:hAnsi="Arial" w:cs="Arial"/>
          <w:color w:val="000000"/>
          <w:spacing w:val="-9"/>
          <w:kern w:val="36"/>
          <w:sz w:val="24"/>
          <w:szCs w:val="24"/>
          <w:lang w:eastAsia="pt-BR"/>
        </w:rPr>
        <w:t>Não Viva Em Vão</w:t>
      </w:r>
    </w:p>
    <w:p w:rsidR="00D33733" w:rsidRDefault="001F3D30" w:rsidP="00D33733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333333"/>
          <w:sz w:val="19"/>
          <w:szCs w:val="19"/>
          <w:lang w:eastAsia="pt-BR"/>
        </w:rPr>
      </w:pPr>
      <w:hyperlink r:id="rId4" w:history="1">
        <w:r w:rsidR="00D33733" w:rsidRPr="00D33733">
          <w:rPr>
            <w:rFonts w:ascii="Arial" w:eastAsia="Times New Roman" w:hAnsi="Arial" w:cs="Arial"/>
            <w:color w:val="FF6600"/>
            <w:sz w:val="19"/>
            <w:lang w:eastAsia="pt-BR"/>
          </w:rPr>
          <w:t>Charlie Brown Jr.</w:t>
        </w:r>
      </w:hyperlink>
    </w:p>
    <w:p w:rsidR="00D33733" w:rsidRPr="0028541A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153D0A" w:rsidRPr="0028541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0"/>
          <w:szCs w:val="11"/>
          <w:lang w:eastAsia="pt-BR"/>
        </w:rPr>
      </w:pPr>
      <w:r w:rsidRPr="0028541A">
        <w:rPr>
          <w:rFonts w:ascii="Lucida Console" w:eastAsia="Times New Roman" w:hAnsi="Lucida Console" w:cs="Courier New"/>
          <w:color w:val="333333"/>
          <w:sz w:val="20"/>
          <w:szCs w:val="11"/>
          <w:lang w:eastAsia="pt-BR"/>
        </w:rPr>
        <w:t>Verso</w:t>
      </w:r>
    </w:p>
    <w:p w:rsidR="00153D0A" w:rsidRPr="0028541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----------------------------------</w:t>
      </w:r>
      <w:r w:rsidR="00616E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4</w:t>
      </w:r>
      <w:r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</w:t>
      </w:r>
      <w:r w:rsidR="00616E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5</w:t>
      </w:r>
      <w:r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--------|</w:t>
      </w:r>
    </w:p>
    <w:p w:rsidR="00153D0A" w:rsidRPr="0028541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--------------------------------------------------|</w:t>
      </w:r>
    </w:p>
    <w:p w:rsidR="00153D0A" w:rsidRPr="0028541A" w:rsidRDefault="0028541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----7</w:t>
      </w:r>
      <w:r w:rsidR="00153D0A"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---6--</w:t>
      </w: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-------7--</w:t>
      </w:r>
      <w:r w:rsidR="00153D0A"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6---</w:t>
      </w: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-----6-------6---</w:t>
      </w:r>
      <w:r w:rsidR="00153D0A"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--------|</w:t>
      </w:r>
    </w:p>
    <w:p w:rsidR="00153D0A" w:rsidRPr="0028541A" w:rsidRDefault="0028541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</w:t>
      </w:r>
      <w:r w:rsidR="00153D0A"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---7-----------</w:t>
      </w: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</w:t>
      </w:r>
      <w:r w:rsidR="00153D0A"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-------------|</w:t>
      </w:r>
    </w:p>
    <w:p w:rsidR="00153D0A" w:rsidRPr="0028541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--------------------------------------------------|</w:t>
      </w:r>
    </w:p>
    <w:p w:rsidR="00153D0A" w:rsidRPr="0028541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--------------------------------------------------|</w:t>
      </w:r>
    </w:p>
    <w:p w:rsidR="00153D0A" w:rsidRPr="0028541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</w:p>
    <w:p w:rsidR="0076480E" w:rsidRPr="0028541A" w:rsidRDefault="0076480E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153D0A" w:rsidRPr="0028541A" w:rsidRDefault="00153D0A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153D0A" w:rsidRPr="0028541A" w:rsidRDefault="00153D0A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153D0A" w:rsidRPr="0028541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1"/>
          <w:lang w:eastAsia="pt-BR"/>
        </w:rPr>
      </w:pPr>
      <w:r w:rsidRPr="0028541A">
        <w:rPr>
          <w:rFonts w:ascii="Lucida Console" w:eastAsia="Times New Roman" w:hAnsi="Lucida Console" w:cs="Courier New"/>
          <w:color w:val="333333"/>
          <w:sz w:val="18"/>
          <w:szCs w:val="11"/>
          <w:lang w:eastAsia="pt-BR"/>
        </w:rPr>
        <w:t>Riff</w:t>
      </w:r>
      <w:r w:rsidR="002B37FC">
        <w:rPr>
          <w:rFonts w:ascii="Lucida Console" w:eastAsia="Times New Roman" w:hAnsi="Lucida Console" w:cs="Courier New"/>
          <w:color w:val="333333"/>
          <w:sz w:val="18"/>
          <w:szCs w:val="11"/>
          <w:lang w:eastAsia="pt-BR"/>
        </w:rPr>
        <w:t>1</w:t>
      </w:r>
    </w:p>
    <w:p w:rsidR="00153D0A" w:rsidRPr="0028541A" w:rsidRDefault="00EA7BCC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</w:t>
      </w:r>
      <w:r w:rsidR="00153D0A" w:rsidRPr="0028541A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---------|</w:t>
      </w:r>
    </w:p>
    <w:p w:rsidR="00153D0A" w:rsidRPr="002B37FC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="00ED4795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5/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7</w:t>
      </w:r>
      <w:r w:rsidR="00ED4795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-5-------9</w:t>
      </w:r>
      <w:r w:rsidR="00ED4795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-10-</w:t>
      </w:r>
      <w:r w:rsidR="00EA7BC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9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</w:t>
      </w:r>
      <w:r w:rsidR="00EA7BC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|</w:t>
      </w:r>
    </w:p>
    <w:p w:rsidR="00153D0A" w:rsidRPr="002B37FC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</w:t>
      </w:r>
      <w:r w:rsidR="00ED4795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="00EA7BC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-|</w:t>
      </w:r>
    </w:p>
    <w:p w:rsidR="00153D0A" w:rsidRPr="002B37FC" w:rsidRDefault="00EA7BCC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</w:t>
      </w:r>
      <w:r w:rsidR="00153D0A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-----|</w:t>
      </w:r>
    </w:p>
    <w:p w:rsidR="00153D0A" w:rsidRPr="002B37FC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--------------------------|</w:t>
      </w:r>
    </w:p>
    <w:p w:rsidR="00153D0A" w:rsidRPr="002B37FC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--------------------------|</w:t>
      </w:r>
    </w:p>
    <w:p w:rsidR="00153D0A" w:rsidRDefault="00153D0A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</w:p>
    <w:p w:rsidR="004E476B" w:rsidRPr="002B37FC" w:rsidRDefault="004E476B" w:rsidP="00153D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</w:p>
    <w:p w:rsidR="0076480E" w:rsidRDefault="0076480E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2B37FC" w:rsidRPr="00CD42B6" w:rsidRDefault="002B37FC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8"/>
          <w:szCs w:val="11"/>
          <w:lang w:eastAsia="pt-BR"/>
        </w:rPr>
      </w:pPr>
      <w:r w:rsidRPr="0028541A">
        <w:rPr>
          <w:rFonts w:ascii="Lucida Console" w:eastAsia="Times New Roman" w:hAnsi="Lucida Console" w:cs="Courier New"/>
          <w:color w:val="333333"/>
          <w:sz w:val="18"/>
          <w:szCs w:val="11"/>
          <w:lang w:eastAsia="pt-BR"/>
        </w:rPr>
        <w:t>Riff</w:t>
      </w:r>
      <w:r w:rsidR="00CD42B6">
        <w:rPr>
          <w:rFonts w:ascii="Lucida Console" w:eastAsia="Times New Roman" w:hAnsi="Lucida Console" w:cs="Courier New"/>
          <w:color w:val="333333"/>
          <w:sz w:val="18"/>
          <w:szCs w:val="11"/>
          <w:lang w:eastAsia="pt-BR"/>
        </w:rPr>
        <w:t xml:space="preserve"> 2 – Pré-Solo</w:t>
      </w:r>
    </w:p>
    <w:p w:rsidR="002B37FC" w:rsidRPr="002B37FC" w:rsidRDefault="002B37FC" w:rsidP="002B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----------------------------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------|</w:t>
      </w:r>
    </w:p>
    <w:p w:rsidR="002B37FC" w:rsidRPr="002B37FC" w:rsidRDefault="00A1015C" w:rsidP="002B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</w:t>
      </w:r>
      <w:r w:rsidR="002B37FC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7-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7</w:t>
      </w:r>
      <w:r w:rsidR="002B37FC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-----9-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9</w:t>
      </w:r>
      <w:r w:rsidR="002B37FC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</w:t>
      </w: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</w:t>
      </w:r>
      <w:r w:rsidR="004E476B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9</w:t>
      </w: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</w:t>
      </w:r>
      <w:r w:rsidR="004E476B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10</w:t>
      </w: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</w:t>
      </w:r>
      <w:r w:rsidR="004E476B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9</w:t>
      </w:r>
      <w:r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="002B37FC"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|</w:t>
      </w:r>
    </w:p>
    <w:p w:rsidR="002B37FC" w:rsidRPr="002B37FC" w:rsidRDefault="002B37FC" w:rsidP="002B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</w:t>
      </w:r>
      <w:r w:rsidR="00A1015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6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6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--------|</w:t>
      </w:r>
    </w:p>
    <w:p w:rsidR="002B37FC" w:rsidRPr="002B37FC" w:rsidRDefault="002B37FC" w:rsidP="002B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--7------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7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</w:t>
      </w:r>
      <w:r w:rsidR="00A1015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4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----|</w:t>
      </w:r>
    </w:p>
    <w:p w:rsidR="002B37FC" w:rsidRPr="002B37FC" w:rsidRDefault="002B37FC" w:rsidP="002B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--------------------------------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--|</w:t>
      </w:r>
    </w:p>
    <w:p w:rsidR="002B37FC" w:rsidRPr="002B37FC" w:rsidRDefault="002B37FC" w:rsidP="002B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----------------------------------</w:t>
      </w:r>
      <w:r w:rsidR="007B372F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--</w:t>
      </w:r>
      <w:r w:rsidRPr="002B37FC"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  <w:t>|</w:t>
      </w:r>
    </w:p>
    <w:p w:rsidR="002B37FC" w:rsidRPr="002B37FC" w:rsidRDefault="002B37FC" w:rsidP="002B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24"/>
          <w:szCs w:val="11"/>
          <w:lang w:eastAsia="pt-BR"/>
        </w:rPr>
      </w:pPr>
    </w:p>
    <w:p w:rsidR="0028541A" w:rsidRPr="002B37FC" w:rsidRDefault="0028541A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28541A" w:rsidRPr="002B37FC" w:rsidRDefault="0028541A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8C4886" w:rsidRPr="002B37FC" w:rsidRDefault="008C4886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76480E" w:rsidRPr="002B37FC" w:rsidRDefault="0076480E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eastAsia="pt-BR"/>
        </w:rPr>
      </w:pPr>
    </w:p>
    <w:p w:rsidR="00D33733" w:rsidRPr="00CC1135" w:rsidRDefault="0076480E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szCs w:val="11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szCs w:val="11"/>
          <w:lang w:eastAsia="pt-BR"/>
        </w:rPr>
        <w:t>Solo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E|12-12--------------------------------------12-12---------------------10-10-9-9-----------|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B|------10-10--------10-10--12-12--10-10-----------10-10--------10-10------------12-12-10--|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G|-------------11-11---------------------11---------------11-11----------------------------|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D|-----------------------------------------------------------------------------------------|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A|-----------------------------------------------------------------------------------------|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szCs w:val="11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E|-----------------------------------------------------------------------------------------|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E|12-12-----------------------------------12-12---------------------10b--|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B|------10-10------10-10--12-12--10-10----------10-10--------10-10-------|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G|------------11-11--------------------11--------------11-11-------------|</w:t>
      </w:r>
    </w:p>
    <w:p w:rsidR="00D33733" w:rsidRPr="00CC1135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</w:pPr>
      <w:r w:rsidRPr="00CC1135">
        <w:rPr>
          <w:rFonts w:ascii="Lucida Console" w:eastAsia="Times New Roman" w:hAnsi="Lucida Console" w:cs="Courier New"/>
          <w:b/>
          <w:color w:val="333333"/>
          <w:sz w:val="14"/>
          <w:lang w:eastAsia="pt-BR"/>
        </w:rPr>
        <w:t>D|-----------------------------------------------------------------------|</w:t>
      </w:r>
    </w:p>
    <w:p w:rsidR="00D33733" w:rsidRPr="0028541A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9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lang w:val="en-US" w:eastAsia="pt-BR"/>
        </w:rPr>
      </w:pPr>
      <w:r w:rsidRPr="0028541A">
        <w:rPr>
          <w:rFonts w:ascii="Lucida Console" w:eastAsia="Times New Roman" w:hAnsi="Lucida Console" w:cs="Courier New"/>
          <w:b/>
          <w:color w:val="333333"/>
          <w:sz w:val="14"/>
          <w:lang w:val="en-US" w:eastAsia="pt-BR"/>
        </w:rPr>
        <w:t>A|-----------------------------------------------------------------------|</w:t>
      </w:r>
    </w:p>
    <w:p w:rsidR="00D33733" w:rsidRPr="0028541A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color w:val="333333"/>
          <w:sz w:val="14"/>
          <w:szCs w:val="11"/>
          <w:lang w:val="en-US" w:eastAsia="pt-BR"/>
        </w:rPr>
      </w:pPr>
      <w:r w:rsidRPr="0028541A">
        <w:rPr>
          <w:rFonts w:ascii="Lucida Console" w:eastAsia="Times New Roman" w:hAnsi="Lucida Console" w:cs="Courier New"/>
          <w:b/>
          <w:color w:val="333333"/>
          <w:sz w:val="14"/>
          <w:lang w:val="en-US" w:eastAsia="pt-BR"/>
        </w:rPr>
        <w:t>E|-----------------------------------------------------------------------|</w:t>
      </w:r>
    </w:p>
    <w:p w:rsidR="00D33733" w:rsidRPr="0028541A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val="en-US" w:eastAsia="pt-BR"/>
        </w:rPr>
      </w:pPr>
    </w:p>
    <w:p w:rsidR="00D33733" w:rsidRPr="0028541A" w:rsidRDefault="00D33733" w:rsidP="00D337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1"/>
          <w:szCs w:val="11"/>
          <w:lang w:val="en-US" w:eastAsia="pt-BR"/>
        </w:rPr>
      </w:pPr>
    </w:p>
    <w:p w:rsidR="002E3B8E" w:rsidRPr="0028541A" w:rsidRDefault="002E3B8E">
      <w:pPr>
        <w:rPr>
          <w:lang w:val="en-US"/>
        </w:rPr>
      </w:pPr>
    </w:p>
    <w:sectPr w:rsidR="002E3B8E" w:rsidRPr="0028541A" w:rsidSect="002E3B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attachedTemplate r:id="rId1"/>
  <w:defaultTabStop w:val="708"/>
  <w:hyphenationZone w:val="425"/>
  <w:characterSpacingControl w:val="doNotCompress"/>
  <w:compat/>
  <w:rsids>
    <w:rsidRoot w:val="00CC1135"/>
    <w:rsid w:val="00153D0A"/>
    <w:rsid w:val="001F3D30"/>
    <w:rsid w:val="0028541A"/>
    <w:rsid w:val="002B37FC"/>
    <w:rsid w:val="002E3B8E"/>
    <w:rsid w:val="004E476B"/>
    <w:rsid w:val="0051175A"/>
    <w:rsid w:val="00616E2F"/>
    <w:rsid w:val="0076480E"/>
    <w:rsid w:val="007B372F"/>
    <w:rsid w:val="008C4886"/>
    <w:rsid w:val="00A1015C"/>
    <w:rsid w:val="00CC1135"/>
    <w:rsid w:val="00CD42B6"/>
    <w:rsid w:val="00D33733"/>
    <w:rsid w:val="00DB0F62"/>
    <w:rsid w:val="00EA7BCC"/>
    <w:rsid w:val="00ED4795"/>
    <w:rsid w:val="00F83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B8E"/>
  </w:style>
  <w:style w:type="paragraph" w:styleId="Ttulo1">
    <w:name w:val="heading 1"/>
    <w:basedOn w:val="Normal"/>
    <w:link w:val="Ttulo1Char"/>
    <w:uiPriority w:val="9"/>
    <w:qFormat/>
    <w:rsid w:val="00D337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337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33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33733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D33733"/>
  </w:style>
  <w:style w:type="character" w:customStyle="1" w:styleId="cnt">
    <w:name w:val="cnt"/>
    <w:basedOn w:val="Fontepargpadro"/>
    <w:rsid w:val="00D33733"/>
  </w:style>
  <w:style w:type="character" w:customStyle="1" w:styleId="Ttulo1Char">
    <w:name w:val="Título 1 Char"/>
    <w:basedOn w:val="Fontepargpadro"/>
    <w:link w:val="Ttulo1"/>
    <w:uiPriority w:val="9"/>
    <w:rsid w:val="00D3373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3373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337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harlie-brown-j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id&#225;ticos\Did&#225;ticos%20Geral\Acompanhamentos\N&#227;o%20Viva%20Em%20V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Não Viva Em Vão</Template>
  <TotalTime>11</TotalTime>
  <Pages>1</Pages>
  <Words>290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2012-03-08T18:30:00Z</dcterms:created>
  <dcterms:modified xsi:type="dcterms:W3CDTF">2012-03-08T18:41:00Z</dcterms:modified>
</cp:coreProperties>
</file>